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w:t>
      </w:r>
      <w:r>
        <w:rPr>
          <w:rFonts w:asciiTheme="minorHAnsi" w:hAnsiTheme="minorHAnsi" w:cstheme="minorHAnsi"/>
          <w:iCs/>
          <w:sz w:val="20"/>
          <w:szCs w:val="20"/>
        </w:rPr>
        <w:lastRenderedPageBreak/>
        <w:t>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pondnik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6CB" w:rsidRDefault="00D866CB" w:rsidP="00184F9B">
      <w:r>
        <w:separator/>
      </w:r>
    </w:p>
  </w:endnote>
  <w:endnote w:type="continuationSeparator" w:id="0">
    <w:p w:rsidR="00D866CB" w:rsidRDefault="00D866C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245E6">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245E6">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6CB" w:rsidRDefault="00D866CB" w:rsidP="00184F9B">
      <w:r>
        <w:separator/>
      </w:r>
    </w:p>
  </w:footnote>
  <w:footnote w:type="continuationSeparator" w:id="0">
    <w:p w:rsidR="00D866CB" w:rsidRDefault="00D866CB"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documentProtection w:edit="readOnly" w:enforcement="1" w:cryptProviderType="rsaAES" w:cryptAlgorithmClass="hash" w:cryptAlgorithmType="typeAny" w:cryptAlgorithmSid="14" w:cryptSpinCount="100000" w:hash="vybaM3UEjyp1+UHpDeg7rE4y/PRsJCypNac9eMue4qBZjF1nzifLTZGH5WC3TbMIb3uHmHyL4Io1694UC31Diw==" w:salt="2bZibtM7rm+8BTArkNuzx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B57BF"/>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76314"/>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605B"/>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352"/>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5E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66CB"/>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2C1C5-520A-468B-83D5-E5C132F8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0</TotalTime>
  <Pages>2</Pages>
  <Words>269</Words>
  <Characters>1534</Characters>
  <Application>Microsoft Office Word</Application>
  <DocSecurity>8</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2</cp:revision>
  <cp:lastPrinted>2018-04-25T09:49:00Z</cp:lastPrinted>
  <dcterms:created xsi:type="dcterms:W3CDTF">2018-09-13T09:53:00Z</dcterms:created>
  <dcterms:modified xsi:type="dcterms:W3CDTF">2018-09-13T09:53:00Z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